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AD" w:rsidRPr="00C301D1" w:rsidRDefault="00B342AD" w:rsidP="00603186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261</w:t>
      </w:r>
    </w:p>
    <w:p w:rsidR="00B342AD" w:rsidRDefault="00B342AD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342AD" w:rsidRDefault="00B342AD" w:rsidP="00B12797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2AD" w:rsidRDefault="00B342AD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B342AD" w:rsidRDefault="00B342A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342AD" w:rsidRDefault="00B342A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342AD" w:rsidRDefault="00B342A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2AD" w:rsidRDefault="00B342A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2AD" w:rsidRPr="00292291" w:rsidRDefault="00B342AD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342AD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342AD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B342AD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342AD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342AD" w:rsidRPr="00292291" w:rsidRDefault="00B342AD" w:rsidP="00B12797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342AD" w:rsidRPr="00292291" w:rsidRDefault="00B342AD" w:rsidP="0060318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342AD" w:rsidRPr="00292291" w:rsidRDefault="00B342AD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B342AD" w:rsidRPr="00292291" w:rsidRDefault="00B342AD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342AD" w:rsidRPr="006F32EF" w:rsidRDefault="00B342A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2AD" w:rsidRPr="006F32EF" w:rsidRDefault="00B342A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342AD" w:rsidRDefault="00B342A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6F32EF" w:rsidRDefault="00B342AD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342AD" w:rsidRDefault="00B342AD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342AD" w:rsidRPr="00292291" w:rsidRDefault="00B342AD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342AD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342AD" w:rsidRDefault="00B342AD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B342AD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2AD" w:rsidRPr="00292291" w:rsidRDefault="00B342AD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B342AD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1E22"/>
    <w:rsid w:val="001748EC"/>
    <w:rsid w:val="00256170"/>
    <w:rsid w:val="00262101"/>
    <w:rsid w:val="00273604"/>
    <w:rsid w:val="002812AC"/>
    <w:rsid w:val="00292291"/>
    <w:rsid w:val="002E1350"/>
    <w:rsid w:val="003915FC"/>
    <w:rsid w:val="003C4B0F"/>
    <w:rsid w:val="003D2C13"/>
    <w:rsid w:val="003E728E"/>
    <w:rsid w:val="004D1249"/>
    <w:rsid w:val="00523BE8"/>
    <w:rsid w:val="00603186"/>
    <w:rsid w:val="006F32EF"/>
    <w:rsid w:val="00734290"/>
    <w:rsid w:val="0074514B"/>
    <w:rsid w:val="007A66AE"/>
    <w:rsid w:val="00930195"/>
    <w:rsid w:val="009E4CF6"/>
    <w:rsid w:val="00A101A5"/>
    <w:rsid w:val="00A12204"/>
    <w:rsid w:val="00A77376"/>
    <w:rsid w:val="00A97279"/>
    <w:rsid w:val="00AC593B"/>
    <w:rsid w:val="00B10C23"/>
    <w:rsid w:val="00B12797"/>
    <w:rsid w:val="00B342AD"/>
    <w:rsid w:val="00BF6031"/>
    <w:rsid w:val="00C301D1"/>
    <w:rsid w:val="00C718C0"/>
    <w:rsid w:val="00CF07EB"/>
    <w:rsid w:val="00D55C99"/>
    <w:rsid w:val="00D56913"/>
    <w:rsid w:val="00DB3B21"/>
    <w:rsid w:val="00E81F28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28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303</Words>
  <Characters>1788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2013-11-25T14:20:00Z</dcterms:created>
  <dcterms:modified xsi:type="dcterms:W3CDTF">2013-11-26T12:41:00Z</dcterms:modified>
</cp:coreProperties>
</file>